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461BD002" w14:textId="77777777" w:rsidR="00ED7F04" w:rsidRPr="00C005EE" w:rsidRDefault="00ED7F04" w:rsidP="00ED7F04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4301-000</w:t>
      </w:r>
      <w:r>
        <w:rPr>
          <w:rFonts w:cs="Arial"/>
        </w:rPr>
        <w:t>3</w:t>
      </w:r>
      <w:r w:rsidRPr="00C005EE">
        <w:rPr>
          <w:rFonts w:cs="Arial"/>
        </w:rPr>
        <w:t>/2024</w:t>
      </w:r>
    </w:p>
    <w:p w14:paraId="3407C3C1" w14:textId="77777777" w:rsidR="00ED7F04" w:rsidRDefault="00ED7F04" w:rsidP="00ED7F04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2024-0</w:t>
      </w:r>
      <w:r>
        <w:rPr>
          <w:rFonts w:cs="Arial"/>
        </w:rPr>
        <w:t>59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soponudnika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7D6DF" w14:textId="77777777" w:rsidR="00ED7F04" w:rsidRDefault="00ED7F04">
      <w:r>
        <w:separator/>
      </w:r>
    </w:p>
  </w:endnote>
  <w:endnote w:type="continuationSeparator" w:id="0">
    <w:p w14:paraId="179F838B" w14:textId="77777777" w:rsidR="00ED7F04" w:rsidRDefault="00ED7F04">
      <w:r>
        <w:continuationSeparator/>
      </w:r>
    </w:p>
  </w:endnote>
  <w:endnote w:type="continuationNotice" w:id="1">
    <w:p w14:paraId="39D4D578" w14:textId="77777777" w:rsidR="00EB7AC6" w:rsidRDefault="00EB7A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ED7F04" w:rsidRPr="00001218" w:rsidRDefault="00ED7F0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ED7F04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ED7F04" w:rsidRPr="005A785E" w:rsidRDefault="00ED7F0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CB566C1" w:rsidR="00ED7F04" w:rsidRPr="00A1445A" w:rsidRDefault="00ED7F0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ED7F04" w:rsidRPr="00FC6CF0" w:rsidRDefault="00ED7F0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30CB8" w14:textId="77777777" w:rsidR="00ED7F04" w:rsidRDefault="00ED7F04">
      <w:r>
        <w:separator/>
      </w:r>
    </w:p>
  </w:footnote>
  <w:footnote w:type="continuationSeparator" w:id="0">
    <w:p w14:paraId="64058CDA" w14:textId="77777777" w:rsidR="00ED7F04" w:rsidRDefault="00ED7F04">
      <w:r>
        <w:continuationSeparator/>
      </w:r>
    </w:p>
  </w:footnote>
  <w:footnote w:type="continuationNotice" w:id="1">
    <w:p w14:paraId="7CD389DD" w14:textId="77777777" w:rsidR="00EB7AC6" w:rsidRDefault="00EB7A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ED7F04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ED7F04" w:rsidRPr="00A04B00" w:rsidRDefault="00ED7F0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ED7F04" w:rsidRPr="00A04B00" w:rsidRDefault="00ED7F0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ED7F04" w:rsidRPr="00A04B00" w:rsidRDefault="00ED7F0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ED7F04" w:rsidRPr="00C0552D" w:rsidRDefault="00ED7F0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ED7F04" w:rsidRPr="00C0552D" w:rsidRDefault="00ED7F0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ED7F04" w:rsidRPr="00A1445A" w:rsidRDefault="00ED7F0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ED7F04" w:rsidRPr="00A1445A" w:rsidRDefault="00ED7F0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ED7F04" w:rsidRPr="00A1445A" w:rsidRDefault="00ED7F0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ED7F04" w:rsidRDefault="00ED7F0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ED7F04" w:rsidRPr="00A1445A" w:rsidRDefault="00ED7F0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ED7F04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40AC1329" w:rsidR="00ED7F04" w:rsidRPr="009C7CFD" w:rsidRDefault="00ED7F04" w:rsidP="00ED7F04">
          <w:pPr>
            <w:ind w:right="6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ED7F04" w:rsidRPr="009C7CFD" w:rsidRDefault="00ED7F04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ED7F04" w:rsidRPr="009C7CFD" w:rsidRDefault="00ED7F04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>OBR – 2.07</w:t>
          </w:r>
        </w:p>
      </w:tc>
    </w:tr>
  </w:tbl>
  <w:p w14:paraId="25EF9CCB" w14:textId="77777777" w:rsidR="00ED7F04" w:rsidRPr="00FC6CF0" w:rsidRDefault="00ED7F04" w:rsidP="00001218">
    <w:pPr>
      <w:pStyle w:val="Glava"/>
      <w:rPr>
        <w:rFonts w:cs="Arial"/>
        <w:sz w:val="2"/>
        <w:szCs w:val="2"/>
      </w:rPr>
    </w:pPr>
  </w:p>
  <w:p w14:paraId="745EE79E" w14:textId="77777777" w:rsidR="00ED7F04" w:rsidRPr="00FC6CF0" w:rsidRDefault="00ED7F0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C3F56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378"/>
    <w:rsid w:val="00890871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38B6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8538D"/>
    <w:rsid w:val="00996BCC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4BD5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B7AC6"/>
    <w:rsid w:val="00EC3D4E"/>
    <w:rsid w:val="00ED583F"/>
    <w:rsid w:val="00ED7F04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FDCD83F"/>
    <w:rsid w:val="1787671C"/>
    <w:rsid w:val="284BF80A"/>
    <w:rsid w:val="4611DD8D"/>
    <w:rsid w:val="4E536832"/>
    <w:rsid w:val="60C240C6"/>
    <w:rsid w:val="6DEDA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8c5f5d4-aadc-499c-975b-051170a396f7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5F3934C-411A-4780-B29F-9DB6EEF55E36}"/>
</file>

<file path=customXml/itemProps4.xml><?xml version="1.0" encoding="utf-8"?>
<ds:datastoreItem xmlns:ds="http://schemas.openxmlformats.org/officeDocument/2006/customXml" ds:itemID="{09650AE1-5B1D-4AF3-B733-DCA3B771E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7</cp:revision>
  <cp:lastPrinted>2016-06-20T06:30:00Z</cp:lastPrinted>
  <dcterms:created xsi:type="dcterms:W3CDTF">2023-08-07T09:25:00Z</dcterms:created>
  <dcterms:modified xsi:type="dcterms:W3CDTF">2024-03-28T14:21:00Z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